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D3E95D" w14:textId="77777777" w:rsidR="00F36BB7" w:rsidRDefault="00F36BB7" w:rsidP="00F36BB7">
      <w:pPr>
        <w:pStyle w:val="NoSpacing"/>
      </w:pPr>
      <w:r w:rsidRPr="00C165A7">
        <w:rPr>
          <w:noProof/>
          <w:u w:val="single"/>
        </w:rPr>
        <w:t>William</w:t>
      </w:r>
      <w:r>
        <w:rPr>
          <w:u w:val="single"/>
        </w:rPr>
        <w:t xml:space="preserve"> </w:t>
      </w:r>
      <w:r w:rsidRPr="00C165A7">
        <w:rPr>
          <w:noProof/>
          <w:u w:val="single"/>
        </w:rPr>
        <w:t>BOSOUN</w:t>
      </w:r>
      <w:r>
        <w:t xml:space="preserve">      (fl.1405-8)</w:t>
      </w:r>
    </w:p>
    <w:p w14:paraId="7BAC6781" w14:textId="77777777" w:rsidR="00F36BB7" w:rsidRDefault="00F36BB7" w:rsidP="00F36BB7">
      <w:pPr>
        <w:pStyle w:val="NoSpacing"/>
      </w:pPr>
    </w:p>
    <w:p w14:paraId="200BAE16" w14:textId="77777777" w:rsidR="00F36BB7" w:rsidRDefault="00F36BB7" w:rsidP="00F36BB7">
      <w:pPr>
        <w:pStyle w:val="NoSpacing"/>
      </w:pPr>
    </w:p>
    <w:p w14:paraId="7B223CF5" w14:textId="77777777" w:rsidR="00F36BB7" w:rsidRDefault="00F36BB7" w:rsidP="00F36BB7">
      <w:pPr>
        <w:pStyle w:val="NoSpacing"/>
      </w:pPr>
      <w:r>
        <w:t>27 Feb.1406</w:t>
      </w:r>
      <w:r>
        <w:tab/>
        <w:t>On a commission of the peace for Bedfordshire. (C.P.R. 1405-8 p.489)</w:t>
      </w:r>
    </w:p>
    <w:p w14:paraId="6B898155" w14:textId="1CEC2F03" w:rsidR="00F36BB7" w:rsidRDefault="00F36BB7" w:rsidP="00F36BB7">
      <w:pPr>
        <w:pStyle w:val="NoSpacing"/>
      </w:pPr>
      <w:r>
        <w:t>14 May1408</w:t>
      </w:r>
      <w:r>
        <w:tab/>
      </w:r>
      <w:proofErr w:type="gramStart"/>
      <w:r>
        <w:t>On</w:t>
      </w:r>
      <w:proofErr w:type="gramEnd"/>
      <w:r>
        <w:t xml:space="preserve"> a commission of the peace for Bedfordshire.  (ibid.)</w:t>
      </w:r>
    </w:p>
    <w:p w14:paraId="2BD43812" w14:textId="38B8BB07" w:rsidR="00FC69F8" w:rsidRDefault="00FC69F8" w:rsidP="00F36BB7">
      <w:pPr>
        <w:pStyle w:val="NoSpacing"/>
      </w:pPr>
      <w:r>
        <w:t>21 Mar.1413</w:t>
      </w:r>
      <w:r>
        <w:tab/>
      </w:r>
      <w:r>
        <w:t xml:space="preserve">On a commission of the peace for Bedfordshire.  </w:t>
      </w:r>
      <w:r>
        <w:t>(C.P.R.1413-16 p.416)</w:t>
      </w:r>
    </w:p>
    <w:p w14:paraId="21EBDF93" w14:textId="6EB735AE" w:rsidR="00FC69F8" w:rsidRDefault="00FC69F8" w:rsidP="00F36BB7">
      <w:pPr>
        <w:pStyle w:val="NoSpacing"/>
      </w:pPr>
      <w:r>
        <w:t>16 Nov.</w:t>
      </w:r>
      <w:r>
        <w:tab/>
      </w:r>
      <w:r>
        <w:t xml:space="preserve">On a commission of the peace for Bedfordshire.  </w:t>
      </w:r>
      <w:r>
        <w:t>(ibid.)</w:t>
      </w:r>
    </w:p>
    <w:p w14:paraId="15337D50" w14:textId="77777777" w:rsidR="00F36BB7" w:rsidRDefault="00F36BB7" w:rsidP="00F36BB7">
      <w:pPr>
        <w:pStyle w:val="NoSpacing"/>
      </w:pPr>
    </w:p>
    <w:p w14:paraId="735B1B09" w14:textId="77777777" w:rsidR="00F36BB7" w:rsidRDefault="00F36BB7" w:rsidP="00F36BB7">
      <w:pPr>
        <w:pStyle w:val="NoSpacing"/>
      </w:pPr>
    </w:p>
    <w:p w14:paraId="09291239" w14:textId="059339AB" w:rsidR="00F36BB7" w:rsidRDefault="00F36BB7" w:rsidP="00F36BB7">
      <w:pPr>
        <w:pStyle w:val="NoSpacing"/>
      </w:pPr>
      <w:r>
        <w:t>16 May 2014</w:t>
      </w:r>
    </w:p>
    <w:p w14:paraId="7C18067F" w14:textId="0F121075" w:rsidR="00FC69F8" w:rsidRDefault="00FC69F8" w:rsidP="00F36BB7">
      <w:pPr>
        <w:pStyle w:val="NoSpacing"/>
      </w:pPr>
      <w:r>
        <w:t>24 January 2020</w:t>
      </w:r>
      <w:bookmarkStart w:id="0" w:name="_GoBack"/>
      <w:bookmarkEnd w:id="0"/>
    </w:p>
    <w:p w14:paraId="07ACC231" w14:textId="77777777" w:rsidR="00E47068" w:rsidRPr="00C009D8" w:rsidRDefault="00E47068" w:rsidP="00C009D8">
      <w:pPr>
        <w:pStyle w:val="NoSpacing"/>
      </w:pPr>
    </w:p>
    <w:sectPr w:rsidR="00E47068" w:rsidRPr="00C009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50E400" w14:textId="77777777" w:rsidR="00F36BB7" w:rsidRDefault="00F36BB7" w:rsidP="00920DE3">
      <w:pPr>
        <w:spacing w:after="0" w:line="240" w:lineRule="auto"/>
      </w:pPr>
      <w:r>
        <w:separator/>
      </w:r>
    </w:p>
  </w:endnote>
  <w:endnote w:type="continuationSeparator" w:id="0">
    <w:p w14:paraId="767D1069" w14:textId="77777777" w:rsidR="00F36BB7" w:rsidRDefault="00F36BB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498B7E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D30A52" w14:textId="77777777" w:rsidR="00C009D8" w:rsidRPr="00C009D8" w:rsidRDefault="00C009D8">
    <w:pPr>
      <w:pStyle w:val="Footer"/>
    </w:pPr>
    <w:r>
      <w:t>Copyright I.S.Rogers 9 August 2013</w:t>
    </w:r>
  </w:p>
  <w:p w14:paraId="223FB8D1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189D81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A28F19" w14:textId="77777777" w:rsidR="00F36BB7" w:rsidRDefault="00F36BB7" w:rsidP="00920DE3">
      <w:pPr>
        <w:spacing w:after="0" w:line="240" w:lineRule="auto"/>
      </w:pPr>
      <w:r>
        <w:separator/>
      </w:r>
    </w:p>
  </w:footnote>
  <w:footnote w:type="continuationSeparator" w:id="0">
    <w:p w14:paraId="23D5CC4D" w14:textId="77777777" w:rsidR="00F36BB7" w:rsidRDefault="00F36BB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ED15AC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34FA6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4D9FB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6BB7"/>
    <w:rsid w:val="00120749"/>
    <w:rsid w:val="00624CAE"/>
    <w:rsid w:val="00920DE3"/>
    <w:rsid w:val="00C009D8"/>
    <w:rsid w:val="00CF53C8"/>
    <w:rsid w:val="00E47068"/>
    <w:rsid w:val="00F36BB7"/>
    <w:rsid w:val="00FC6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F21EDB"/>
  <w15:docId w15:val="{C7C4F464-6A0D-4F9B-9A25-6932998EA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2014-05-17T20:27:00Z</dcterms:created>
  <dcterms:modified xsi:type="dcterms:W3CDTF">2020-01-24T17:00:00Z</dcterms:modified>
</cp:coreProperties>
</file>